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3F84E" w14:textId="77777777" w:rsidR="005D4FFF" w:rsidRPr="00434A2B" w:rsidRDefault="005D4FFF" w:rsidP="005D4FFF">
      <w:pPr>
        <w:rPr>
          <w:rFonts w:ascii="Cambria" w:hAnsi="Cambria"/>
        </w:rPr>
      </w:pPr>
    </w:p>
    <w:p w14:paraId="07699E95" w14:textId="77777777" w:rsidR="005D4FFF" w:rsidRPr="00434A2B" w:rsidRDefault="005D4FFF" w:rsidP="005D4FFF">
      <w:pPr>
        <w:rPr>
          <w:rFonts w:ascii="Cambria" w:hAnsi="Cambria"/>
        </w:rPr>
      </w:pPr>
    </w:p>
    <w:p w14:paraId="79F57039" w14:textId="77777777" w:rsidR="005D4FFF" w:rsidRPr="00434A2B" w:rsidRDefault="005D4FFF" w:rsidP="005D4FFF">
      <w:pPr>
        <w:spacing w:before="120"/>
        <w:rPr>
          <w:rFonts w:ascii="Cambria" w:hAnsi="Cambria"/>
          <w:sz w:val="40"/>
          <w:szCs w:val="40"/>
        </w:rPr>
      </w:pPr>
    </w:p>
    <w:p w14:paraId="57DF4074" w14:textId="61A61C72" w:rsidR="005D4FFF" w:rsidRPr="00434A2B" w:rsidRDefault="005D4FFF" w:rsidP="00875331">
      <w:pPr>
        <w:spacing w:before="120"/>
        <w:rPr>
          <w:rFonts w:ascii="Cambria" w:hAnsi="Cambria"/>
          <w:color w:val="434E7E"/>
          <w:spacing w:val="-1"/>
          <w:sz w:val="40"/>
          <w:szCs w:val="40"/>
        </w:rPr>
      </w:pPr>
      <w:r w:rsidRPr="00434A2B">
        <w:rPr>
          <w:rFonts w:ascii="Cambria" w:hAnsi="Cambria"/>
          <w:color w:val="434E7E"/>
          <w:spacing w:val="-1"/>
          <w:sz w:val="40"/>
          <w:szCs w:val="40"/>
        </w:rPr>
        <w:t>B.</w:t>
      </w:r>
      <w:r w:rsidR="00875331" w:rsidRPr="00434A2B">
        <w:rPr>
          <w:rFonts w:ascii="Cambria" w:hAnsi="Cambria"/>
          <w:color w:val="434E7E"/>
          <w:spacing w:val="-1"/>
          <w:sz w:val="40"/>
          <w:szCs w:val="40"/>
        </w:rPr>
        <w:t>3</w:t>
      </w:r>
      <w:r w:rsidRPr="00434A2B">
        <w:rPr>
          <w:rFonts w:ascii="Cambria" w:hAnsi="Cambria"/>
          <w:color w:val="434E7E"/>
          <w:spacing w:val="-1"/>
          <w:sz w:val="40"/>
          <w:szCs w:val="40"/>
        </w:rPr>
        <w:tab/>
      </w:r>
      <w:r w:rsidR="00875331" w:rsidRPr="00434A2B">
        <w:rPr>
          <w:rFonts w:ascii="Cambria" w:hAnsi="Cambria"/>
          <w:color w:val="434E7E"/>
          <w:spacing w:val="-1"/>
          <w:sz w:val="40"/>
          <w:szCs w:val="40"/>
        </w:rPr>
        <w:t>Commit to monitoring the effect of sustainability on</w:t>
      </w:r>
      <w:r w:rsidR="009844B8">
        <w:rPr>
          <w:rFonts w:ascii="Cambria" w:hAnsi="Cambria"/>
          <w:color w:val="434E7E"/>
          <w:spacing w:val="-1"/>
          <w:sz w:val="40"/>
          <w:szCs w:val="40"/>
        </w:rPr>
        <w:t xml:space="preserve"> </w:t>
      </w:r>
      <w:r w:rsidR="00875331" w:rsidRPr="00434A2B">
        <w:rPr>
          <w:rFonts w:ascii="Cambria" w:hAnsi="Cambria"/>
          <w:color w:val="434E7E"/>
          <w:spacing w:val="-1"/>
          <w:sz w:val="40"/>
          <w:szCs w:val="40"/>
        </w:rPr>
        <w:t>property financials</w:t>
      </w:r>
    </w:p>
    <w:p w14:paraId="03CC4E99" w14:textId="018217DF" w:rsidR="00AA1BA9" w:rsidRPr="00434A2B" w:rsidRDefault="00875331" w:rsidP="009844B8">
      <w:pPr>
        <w:spacing w:before="120" w:line="259" w:lineRule="auto"/>
        <w:rPr>
          <w:rFonts w:ascii="Cambria" w:hAnsi="Cambria"/>
          <w:iCs/>
          <w:color w:val="B31983"/>
        </w:rPr>
      </w:pPr>
      <w:r w:rsidRPr="00434A2B">
        <w:rPr>
          <w:rFonts w:ascii="Cambria" w:hAnsi="Cambria"/>
          <w:iCs/>
          <w:color w:val="B31983"/>
        </w:rPr>
        <w:t>Sustainability lowers operating costs and may increase property revenue. As you implement a sustainability initiative, you should monitor the effect it is having on property financials. Make the commitment by checking the box below, and adapt the table to guide your tracking, as you become certified as an IREM</w:t>
      </w:r>
      <w:r w:rsidRPr="00434A2B">
        <w:rPr>
          <w:rFonts w:ascii="Cambria" w:hAnsi="Cambria"/>
          <w:iCs/>
          <w:color w:val="B31983"/>
          <w:vertAlign w:val="superscript"/>
        </w:rPr>
        <w:t>®</w:t>
      </w:r>
      <w:r w:rsidRPr="00434A2B">
        <w:rPr>
          <w:rFonts w:ascii="Cambria" w:hAnsi="Cambria"/>
          <w:iCs/>
          <w:color w:val="B31983"/>
        </w:rPr>
        <w:t xml:space="preserve"> Certified Sustainable Property and advance your sustainability program</w:t>
      </w:r>
      <w:r w:rsidR="00AA1BA9" w:rsidRPr="00434A2B">
        <w:rPr>
          <w:rFonts w:ascii="Cambria" w:hAnsi="Cambria"/>
          <w:iCs/>
          <w:color w:val="B31983"/>
        </w:rPr>
        <w:t>.</w:t>
      </w:r>
    </w:p>
    <w:p w14:paraId="76DA7224" w14:textId="3559CEC2" w:rsidR="00434A2B" w:rsidRPr="00434A2B" w:rsidRDefault="00434A2B" w:rsidP="00AA1BA9">
      <w:pPr>
        <w:spacing w:before="71" w:line="259" w:lineRule="auto"/>
        <w:rPr>
          <w:rFonts w:ascii="Cambria" w:hAnsi="Cambria"/>
          <w:iCs/>
          <w:color w:val="B31983"/>
        </w:rPr>
      </w:pPr>
    </w:p>
    <w:tbl>
      <w:tblPr>
        <w:tblStyle w:val="TableGrid"/>
        <w:tblW w:w="0" w:type="auto"/>
        <w:tblBorders>
          <w:top w:val="single" w:sz="4" w:space="0" w:color="FFC629"/>
          <w:left w:val="single" w:sz="4" w:space="0" w:color="FFC629"/>
          <w:bottom w:val="single" w:sz="4" w:space="0" w:color="FFC629"/>
          <w:right w:val="single" w:sz="4" w:space="0" w:color="FFC629"/>
          <w:insideH w:val="single" w:sz="4" w:space="0" w:color="FFC629"/>
          <w:insideV w:val="single" w:sz="4" w:space="0" w:color="FFC629"/>
        </w:tblBorders>
        <w:tblLook w:val="04A0" w:firstRow="1" w:lastRow="0" w:firstColumn="1" w:lastColumn="0" w:noHBand="0" w:noVBand="1"/>
      </w:tblPr>
      <w:tblGrid>
        <w:gridCol w:w="7478"/>
        <w:gridCol w:w="1152"/>
      </w:tblGrid>
      <w:tr w:rsidR="00434A2B" w:rsidRPr="00434A2B" w14:paraId="0511D886" w14:textId="77777777" w:rsidTr="00434A2B">
        <w:trPr>
          <w:trHeight w:val="746"/>
        </w:trPr>
        <w:tc>
          <w:tcPr>
            <w:tcW w:w="7478" w:type="dxa"/>
          </w:tcPr>
          <w:p w14:paraId="4A75BD92" w14:textId="0E75A23E" w:rsidR="00434A2B" w:rsidRPr="00434A2B" w:rsidRDefault="00434A2B" w:rsidP="00434A2B">
            <w:pPr>
              <w:spacing w:before="141"/>
              <w:ind w:left="107" w:right="401"/>
              <w:rPr>
                <w:rFonts w:ascii="Cambria" w:hAnsi="Cambria"/>
                <w:color w:val="414042"/>
              </w:rPr>
            </w:pPr>
            <w:r w:rsidRPr="00434A2B">
              <w:rPr>
                <w:rFonts w:ascii="Cambria" w:hAnsi="Cambria"/>
                <w:color w:val="414042"/>
              </w:rPr>
              <w:t>I commit to monitoring sustainability’s effect on property financials.</w:t>
            </w:r>
          </w:p>
        </w:tc>
        <w:tc>
          <w:tcPr>
            <w:tcW w:w="1152" w:type="dxa"/>
            <w:vAlign w:val="center"/>
          </w:tcPr>
          <w:p w14:paraId="21F66873" w14:textId="77777777" w:rsidR="00434A2B" w:rsidRPr="00434A2B" w:rsidRDefault="00434A2B" w:rsidP="00434A2B">
            <w:pPr>
              <w:spacing w:line="259" w:lineRule="auto"/>
              <w:jc w:val="center"/>
              <w:rPr>
                <w:rFonts w:ascii="Cambria" w:hAnsi="Cambria"/>
                <w:iCs/>
                <w:color w:val="414042" w:themeColor="text1"/>
              </w:rPr>
            </w:pPr>
          </w:p>
        </w:tc>
      </w:tr>
    </w:tbl>
    <w:p w14:paraId="22923794" w14:textId="77777777" w:rsidR="002907A0" w:rsidRPr="00434A2B" w:rsidRDefault="002907A0" w:rsidP="00F65211">
      <w:pPr>
        <w:spacing w:before="71" w:line="259" w:lineRule="auto"/>
        <w:rPr>
          <w:rFonts w:ascii="Cambria" w:hAnsi="Cambria"/>
          <w:iCs/>
          <w:color w:val="B31983"/>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096"/>
        <w:gridCol w:w="1252"/>
        <w:gridCol w:w="1250"/>
        <w:gridCol w:w="1250"/>
        <w:gridCol w:w="1250"/>
        <w:gridCol w:w="1252"/>
      </w:tblGrid>
      <w:tr w:rsidR="00875331" w:rsidRPr="00434A2B" w14:paraId="1A95AD64" w14:textId="77777777" w:rsidTr="00F65211">
        <w:trPr>
          <w:trHeight w:hRule="exact" w:val="258"/>
        </w:trPr>
        <w:tc>
          <w:tcPr>
            <w:tcW w:w="9350" w:type="dxa"/>
            <w:gridSpan w:val="6"/>
            <w:tcBorders>
              <w:top w:val="nil"/>
              <w:left w:val="nil"/>
              <w:bottom w:val="nil"/>
              <w:right w:val="nil"/>
            </w:tcBorders>
            <w:shd w:val="clear" w:color="auto" w:fill="434E7E"/>
          </w:tcPr>
          <w:p w14:paraId="017BE5DA" w14:textId="0A835D0D" w:rsidR="00875331" w:rsidRPr="00434A2B" w:rsidRDefault="00F65211" w:rsidP="00B47019">
            <w:pPr>
              <w:pStyle w:val="TableParagraph"/>
              <w:spacing w:before="0" w:line="252" w:lineRule="exact"/>
              <w:ind w:left="101" w:right="4122"/>
              <w:rPr>
                <w:rFonts w:ascii="Cambria" w:hAnsi="Cambria"/>
                <w:bCs/>
                <w:color w:val="FFFFFF"/>
              </w:rPr>
            </w:pPr>
            <w:r w:rsidRPr="00434A2B">
              <w:rPr>
                <w:rFonts w:ascii="Cambria" w:hAnsi="Cambria"/>
                <w:bCs/>
                <w:color w:val="FFFFFF"/>
              </w:rPr>
              <w:t>Expense</w:t>
            </w:r>
          </w:p>
          <w:p w14:paraId="31192BC0" w14:textId="77777777" w:rsidR="00F65211" w:rsidRPr="00434A2B" w:rsidRDefault="00F65211" w:rsidP="00B47019">
            <w:pPr>
              <w:pStyle w:val="TableParagraph"/>
              <w:spacing w:before="0" w:line="252" w:lineRule="exact"/>
              <w:ind w:left="101" w:right="4122"/>
              <w:rPr>
                <w:rFonts w:ascii="Cambria" w:hAnsi="Cambria"/>
                <w:b/>
                <w:color w:val="FFFFFF"/>
              </w:rPr>
            </w:pPr>
          </w:p>
          <w:p w14:paraId="5734AB1F" w14:textId="092D7CCB" w:rsidR="00F65211" w:rsidRPr="00434A2B" w:rsidRDefault="00F65211" w:rsidP="00B47019">
            <w:pPr>
              <w:pStyle w:val="TableParagraph"/>
              <w:spacing w:before="0" w:line="252" w:lineRule="exact"/>
              <w:ind w:left="101" w:right="4122"/>
              <w:rPr>
                <w:rFonts w:ascii="Cambria" w:hAnsi="Cambria"/>
                <w:b/>
              </w:rPr>
            </w:pPr>
          </w:p>
        </w:tc>
      </w:tr>
      <w:tr w:rsidR="00875331" w:rsidRPr="00434A2B" w14:paraId="008FCBA9" w14:textId="77777777" w:rsidTr="00F65211">
        <w:trPr>
          <w:trHeight w:hRule="exact" w:val="514"/>
        </w:trPr>
        <w:tc>
          <w:tcPr>
            <w:tcW w:w="3096" w:type="dxa"/>
            <w:tcBorders>
              <w:left w:val="single" w:sz="4" w:space="0" w:color="A7A8A7"/>
              <w:bottom w:val="single" w:sz="4" w:space="0" w:color="A7A8A7"/>
              <w:right w:val="single" w:sz="4" w:space="0" w:color="A7A8A7"/>
            </w:tcBorders>
            <w:shd w:val="clear" w:color="auto" w:fill="FFC629"/>
          </w:tcPr>
          <w:p w14:paraId="7B2982BB" w14:textId="1392A650" w:rsidR="00875331" w:rsidRPr="00434A2B" w:rsidRDefault="00875331" w:rsidP="00B47019">
            <w:pPr>
              <w:pStyle w:val="TableParagraph"/>
              <w:spacing w:before="125"/>
              <w:ind w:left="101"/>
              <w:rPr>
                <w:rFonts w:ascii="Cambria" w:hAnsi="Cambria"/>
                <w:bCs/>
                <w:iCs/>
                <w:color w:val="434E7E"/>
              </w:rPr>
            </w:pPr>
            <w:r w:rsidRPr="00434A2B">
              <w:rPr>
                <w:rFonts w:ascii="Cambria" w:hAnsi="Cambria"/>
                <w:bCs/>
                <w:iCs/>
                <w:color w:val="434E7E"/>
              </w:rPr>
              <w:t>Line item</w:t>
            </w:r>
          </w:p>
        </w:tc>
        <w:tc>
          <w:tcPr>
            <w:tcW w:w="1252" w:type="dxa"/>
            <w:tcBorders>
              <w:left w:val="single" w:sz="4" w:space="0" w:color="A7A8A7"/>
              <w:bottom w:val="single" w:sz="4" w:space="0" w:color="A7A8A7"/>
              <w:right w:val="single" w:sz="4" w:space="0" w:color="A7A8A7"/>
            </w:tcBorders>
            <w:shd w:val="clear" w:color="auto" w:fill="FFC629"/>
          </w:tcPr>
          <w:p w14:paraId="028942FD" w14:textId="77777777" w:rsidR="00875331" w:rsidRPr="00434A2B" w:rsidRDefault="00875331" w:rsidP="00B47019">
            <w:pPr>
              <w:pStyle w:val="TableParagraph"/>
              <w:ind w:left="101" w:right="295"/>
              <w:rPr>
                <w:rFonts w:ascii="Cambria" w:hAnsi="Cambria"/>
                <w:color w:val="434E7E"/>
              </w:rPr>
            </w:pPr>
            <w:r w:rsidRPr="00434A2B">
              <w:rPr>
                <w:rFonts w:ascii="Cambria" w:hAnsi="Cambria"/>
                <w:color w:val="434E7E"/>
              </w:rPr>
              <w:t>Year 1</w:t>
            </w:r>
          </w:p>
        </w:tc>
        <w:tc>
          <w:tcPr>
            <w:tcW w:w="1250" w:type="dxa"/>
            <w:tcBorders>
              <w:left w:val="single" w:sz="4" w:space="0" w:color="A7A8A7"/>
              <w:bottom w:val="single" w:sz="4" w:space="0" w:color="A7A8A7"/>
              <w:right w:val="single" w:sz="4" w:space="0" w:color="A7A8A7"/>
            </w:tcBorders>
            <w:shd w:val="clear" w:color="auto" w:fill="FFC629"/>
          </w:tcPr>
          <w:p w14:paraId="66DB8B8C" w14:textId="77777777" w:rsidR="00875331" w:rsidRPr="00434A2B" w:rsidRDefault="00875331" w:rsidP="00B47019">
            <w:pPr>
              <w:pStyle w:val="TableParagraph"/>
              <w:ind w:left="101" w:right="276"/>
              <w:rPr>
                <w:rFonts w:ascii="Cambria" w:hAnsi="Cambria"/>
                <w:color w:val="434E7E"/>
              </w:rPr>
            </w:pPr>
            <w:r w:rsidRPr="00434A2B">
              <w:rPr>
                <w:rFonts w:ascii="Cambria" w:hAnsi="Cambria"/>
                <w:color w:val="434E7E"/>
              </w:rPr>
              <w:t>Year 2</w:t>
            </w:r>
          </w:p>
        </w:tc>
        <w:tc>
          <w:tcPr>
            <w:tcW w:w="1250" w:type="dxa"/>
            <w:tcBorders>
              <w:left w:val="single" w:sz="4" w:space="0" w:color="A7A8A7"/>
              <w:bottom w:val="single" w:sz="4" w:space="0" w:color="A7A8A7"/>
              <w:right w:val="single" w:sz="4" w:space="0" w:color="A7A8A7"/>
            </w:tcBorders>
            <w:shd w:val="clear" w:color="auto" w:fill="FFC629"/>
          </w:tcPr>
          <w:p w14:paraId="0F855713" w14:textId="77777777" w:rsidR="00875331" w:rsidRPr="00434A2B" w:rsidRDefault="00875331" w:rsidP="00B47019">
            <w:pPr>
              <w:pStyle w:val="TableParagraph"/>
              <w:ind w:left="101" w:right="276"/>
              <w:rPr>
                <w:rFonts w:ascii="Cambria" w:hAnsi="Cambria"/>
                <w:color w:val="434E7E"/>
              </w:rPr>
            </w:pPr>
            <w:r w:rsidRPr="00434A2B">
              <w:rPr>
                <w:rFonts w:ascii="Cambria" w:hAnsi="Cambria"/>
                <w:color w:val="434E7E"/>
              </w:rPr>
              <w:t>Year 3</w:t>
            </w:r>
          </w:p>
        </w:tc>
        <w:tc>
          <w:tcPr>
            <w:tcW w:w="1250" w:type="dxa"/>
            <w:tcBorders>
              <w:left w:val="single" w:sz="4" w:space="0" w:color="A7A8A7"/>
              <w:bottom w:val="single" w:sz="4" w:space="0" w:color="A7A8A7"/>
              <w:right w:val="single" w:sz="4" w:space="0" w:color="A7A8A7"/>
            </w:tcBorders>
            <w:shd w:val="clear" w:color="auto" w:fill="FFC629"/>
          </w:tcPr>
          <w:p w14:paraId="096A3CE3" w14:textId="77777777" w:rsidR="00875331" w:rsidRPr="00434A2B" w:rsidRDefault="00875331" w:rsidP="00B47019">
            <w:pPr>
              <w:pStyle w:val="TableParagraph"/>
              <w:ind w:left="101" w:right="276"/>
              <w:rPr>
                <w:rFonts w:ascii="Cambria" w:hAnsi="Cambria"/>
                <w:color w:val="434E7E"/>
              </w:rPr>
            </w:pPr>
            <w:r w:rsidRPr="00434A2B">
              <w:rPr>
                <w:rFonts w:ascii="Cambria" w:hAnsi="Cambria"/>
                <w:color w:val="434E7E"/>
              </w:rPr>
              <w:t>Year 4</w:t>
            </w:r>
          </w:p>
        </w:tc>
        <w:tc>
          <w:tcPr>
            <w:tcW w:w="1252" w:type="dxa"/>
            <w:tcBorders>
              <w:left w:val="single" w:sz="4" w:space="0" w:color="A7A8A7"/>
              <w:bottom w:val="single" w:sz="4" w:space="0" w:color="A7A8A7"/>
              <w:right w:val="single" w:sz="4" w:space="0" w:color="A7A8A7"/>
            </w:tcBorders>
            <w:shd w:val="clear" w:color="auto" w:fill="FFC629"/>
          </w:tcPr>
          <w:p w14:paraId="4BAE80CB" w14:textId="77777777" w:rsidR="00875331" w:rsidRPr="00434A2B" w:rsidRDefault="00875331" w:rsidP="00B47019">
            <w:pPr>
              <w:pStyle w:val="TableParagraph"/>
              <w:ind w:left="101" w:right="277"/>
              <w:rPr>
                <w:rFonts w:ascii="Cambria" w:hAnsi="Cambria"/>
                <w:color w:val="434E7E"/>
              </w:rPr>
            </w:pPr>
            <w:r w:rsidRPr="00434A2B">
              <w:rPr>
                <w:rFonts w:ascii="Cambria" w:hAnsi="Cambria"/>
                <w:color w:val="434E7E"/>
              </w:rPr>
              <w:t>Year 5</w:t>
            </w:r>
          </w:p>
        </w:tc>
      </w:tr>
      <w:tr w:rsidR="00875331" w:rsidRPr="00434A2B" w14:paraId="4E1B8696" w14:textId="77777777" w:rsidTr="00434A2B">
        <w:trPr>
          <w:trHeight w:hRule="exact" w:val="515"/>
        </w:trPr>
        <w:tc>
          <w:tcPr>
            <w:tcW w:w="3096" w:type="dxa"/>
            <w:tcBorders>
              <w:top w:val="single" w:sz="4" w:space="0" w:color="A7A8A7"/>
              <w:left w:val="single" w:sz="4" w:space="0" w:color="A7A8A7"/>
              <w:bottom w:val="single" w:sz="4" w:space="0" w:color="A7A8A7"/>
              <w:right w:val="single" w:sz="4" w:space="0" w:color="A7A8A7"/>
            </w:tcBorders>
          </w:tcPr>
          <w:p w14:paraId="2784B2B1"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Janitorial</w:t>
            </w:r>
          </w:p>
        </w:tc>
        <w:tc>
          <w:tcPr>
            <w:tcW w:w="1252" w:type="dxa"/>
            <w:tcBorders>
              <w:top w:val="single" w:sz="4" w:space="0" w:color="A7A8A7"/>
              <w:left w:val="single" w:sz="4" w:space="0" w:color="A7A8A7"/>
              <w:bottom w:val="single" w:sz="4" w:space="0" w:color="A7A8A7"/>
              <w:right w:val="single" w:sz="4" w:space="0" w:color="A7A8A7"/>
            </w:tcBorders>
            <w:vAlign w:val="center"/>
          </w:tcPr>
          <w:p w14:paraId="28C7EECB"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920B375"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6915933"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117B282"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65281787" w14:textId="77777777" w:rsidR="00875331" w:rsidRPr="00434A2B" w:rsidRDefault="00875331" w:rsidP="00434A2B">
            <w:pPr>
              <w:jc w:val="center"/>
              <w:rPr>
                <w:rFonts w:ascii="Cambria" w:hAnsi="Cambria"/>
                <w:color w:val="414042"/>
              </w:rPr>
            </w:pPr>
          </w:p>
        </w:tc>
      </w:tr>
      <w:tr w:rsidR="00875331" w:rsidRPr="00434A2B" w14:paraId="37B73D05" w14:textId="77777777" w:rsidTr="00434A2B">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9D9D9"/>
          </w:tcPr>
          <w:p w14:paraId="1106FB97"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Trash removal</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3EE9430"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2B7E875"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645D7D02"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7191B1E2"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7D621B1E" w14:textId="77777777" w:rsidR="00875331" w:rsidRPr="00434A2B" w:rsidRDefault="00875331" w:rsidP="00434A2B">
            <w:pPr>
              <w:jc w:val="center"/>
              <w:rPr>
                <w:rFonts w:ascii="Cambria" w:hAnsi="Cambria"/>
                <w:color w:val="414042"/>
              </w:rPr>
            </w:pPr>
          </w:p>
        </w:tc>
      </w:tr>
      <w:tr w:rsidR="00875331" w:rsidRPr="00434A2B" w14:paraId="587EA96D" w14:textId="77777777" w:rsidTr="00434A2B">
        <w:trPr>
          <w:trHeight w:hRule="exact" w:val="514"/>
        </w:trPr>
        <w:tc>
          <w:tcPr>
            <w:tcW w:w="3096" w:type="dxa"/>
            <w:tcBorders>
              <w:top w:val="single" w:sz="4" w:space="0" w:color="A7A8A7"/>
              <w:left w:val="single" w:sz="4" w:space="0" w:color="A7A8A7"/>
              <w:bottom w:val="single" w:sz="4" w:space="0" w:color="A7A8A7"/>
              <w:right w:val="single" w:sz="4" w:space="0" w:color="A7A8A7"/>
            </w:tcBorders>
          </w:tcPr>
          <w:p w14:paraId="0BACAAAF" w14:textId="77777777" w:rsidR="00875331" w:rsidRPr="00434A2B" w:rsidRDefault="00875331" w:rsidP="00B47019">
            <w:pPr>
              <w:pStyle w:val="TableParagraph"/>
              <w:ind w:left="101" w:right="405"/>
              <w:rPr>
                <w:rFonts w:ascii="Cambria" w:hAnsi="Cambria"/>
                <w:color w:val="414042"/>
              </w:rPr>
            </w:pPr>
            <w:r w:rsidRPr="00434A2B">
              <w:rPr>
                <w:rFonts w:ascii="Cambria" w:hAnsi="Cambria"/>
                <w:color w:val="414042"/>
              </w:rPr>
              <w:t>Repairs &amp; maintenance</w:t>
            </w:r>
          </w:p>
        </w:tc>
        <w:tc>
          <w:tcPr>
            <w:tcW w:w="1252" w:type="dxa"/>
            <w:tcBorders>
              <w:top w:val="single" w:sz="4" w:space="0" w:color="A7A8A7"/>
              <w:left w:val="single" w:sz="4" w:space="0" w:color="A7A8A7"/>
              <w:bottom w:val="single" w:sz="4" w:space="0" w:color="A7A8A7"/>
              <w:right w:val="single" w:sz="4" w:space="0" w:color="A7A8A7"/>
            </w:tcBorders>
            <w:vAlign w:val="center"/>
          </w:tcPr>
          <w:p w14:paraId="7A1CA216"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37830DC5"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39B40812"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4AA67BA5"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6FE2525D" w14:textId="77777777" w:rsidR="00875331" w:rsidRPr="00434A2B" w:rsidRDefault="00875331" w:rsidP="00434A2B">
            <w:pPr>
              <w:jc w:val="center"/>
              <w:rPr>
                <w:rFonts w:ascii="Cambria" w:hAnsi="Cambria"/>
                <w:color w:val="414042"/>
              </w:rPr>
            </w:pPr>
          </w:p>
        </w:tc>
      </w:tr>
      <w:tr w:rsidR="00875331" w:rsidRPr="00434A2B" w14:paraId="64DBBA76" w14:textId="77777777" w:rsidTr="00434A2B">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9D9D9"/>
          </w:tcPr>
          <w:p w14:paraId="0E36AD51"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Electricity</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62A3B36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3D271C83"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207DA51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F33DCA5"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3A465A1" w14:textId="77777777" w:rsidR="00875331" w:rsidRPr="00434A2B" w:rsidRDefault="00875331" w:rsidP="00434A2B">
            <w:pPr>
              <w:jc w:val="center"/>
              <w:rPr>
                <w:rFonts w:ascii="Cambria" w:hAnsi="Cambria"/>
                <w:color w:val="414042"/>
              </w:rPr>
            </w:pPr>
          </w:p>
        </w:tc>
      </w:tr>
      <w:tr w:rsidR="00875331" w:rsidRPr="00434A2B" w14:paraId="423299D7" w14:textId="77777777" w:rsidTr="00434A2B">
        <w:trPr>
          <w:trHeight w:hRule="exact" w:val="514"/>
        </w:trPr>
        <w:tc>
          <w:tcPr>
            <w:tcW w:w="3096" w:type="dxa"/>
            <w:tcBorders>
              <w:top w:val="single" w:sz="4" w:space="0" w:color="A7A8A7"/>
              <w:left w:val="single" w:sz="4" w:space="0" w:color="A7A8A7"/>
              <w:bottom w:val="single" w:sz="4" w:space="0" w:color="A7A8A7"/>
              <w:right w:val="single" w:sz="4" w:space="0" w:color="A7A8A7"/>
            </w:tcBorders>
          </w:tcPr>
          <w:p w14:paraId="5C8D2D10"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Gas</w:t>
            </w:r>
          </w:p>
        </w:tc>
        <w:tc>
          <w:tcPr>
            <w:tcW w:w="1252" w:type="dxa"/>
            <w:tcBorders>
              <w:top w:val="single" w:sz="4" w:space="0" w:color="A7A8A7"/>
              <w:left w:val="single" w:sz="4" w:space="0" w:color="A7A8A7"/>
              <w:bottom w:val="single" w:sz="4" w:space="0" w:color="A7A8A7"/>
              <w:right w:val="single" w:sz="4" w:space="0" w:color="A7A8A7"/>
            </w:tcBorders>
            <w:vAlign w:val="center"/>
          </w:tcPr>
          <w:p w14:paraId="2F06A3BE"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2CC47D33"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903EAD1"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76540CDE"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117EA2A7" w14:textId="77777777" w:rsidR="00875331" w:rsidRPr="00434A2B" w:rsidRDefault="00875331" w:rsidP="00434A2B">
            <w:pPr>
              <w:jc w:val="center"/>
              <w:rPr>
                <w:rFonts w:ascii="Cambria" w:hAnsi="Cambria"/>
                <w:color w:val="414042"/>
              </w:rPr>
            </w:pPr>
          </w:p>
        </w:tc>
      </w:tr>
      <w:tr w:rsidR="00875331" w:rsidRPr="00434A2B" w14:paraId="1A3B7F7D" w14:textId="77777777" w:rsidTr="00434A2B">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9D9D9"/>
          </w:tcPr>
          <w:p w14:paraId="2A449749"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Chilled water</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246C9E9E"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760DD7BB"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C1A13F4"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F7C2439"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38867B78" w14:textId="77777777" w:rsidR="00875331" w:rsidRPr="00434A2B" w:rsidRDefault="00875331" w:rsidP="00434A2B">
            <w:pPr>
              <w:jc w:val="center"/>
              <w:rPr>
                <w:rFonts w:ascii="Cambria" w:hAnsi="Cambria"/>
                <w:color w:val="414042"/>
              </w:rPr>
            </w:pPr>
          </w:p>
        </w:tc>
      </w:tr>
      <w:tr w:rsidR="00875331" w:rsidRPr="00434A2B" w14:paraId="0D189DE7" w14:textId="77777777" w:rsidTr="00434A2B">
        <w:trPr>
          <w:trHeight w:hRule="exact" w:val="515"/>
        </w:trPr>
        <w:tc>
          <w:tcPr>
            <w:tcW w:w="3096" w:type="dxa"/>
            <w:tcBorders>
              <w:top w:val="single" w:sz="4" w:space="0" w:color="A7A8A7"/>
              <w:left w:val="single" w:sz="4" w:space="0" w:color="A7A8A7"/>
              <w:bottom w:val="single" w:sz="4" w:space="0" w:color="A7A8A7"/>
              <w:right w:val="single" w:sz="4" w:space="0" w:color="A7A8A7"/>
            </w:tcBorders>
          </w:tcPr>
          <w:p w14:paraId="7796B087"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Water &amp; sewer</w:t>
            </w:r>
          </w:p>
        </w:tc>
        <w:tc>
          <w:tcPr>
            <w:tcW w:w="1252" w:type="dxa"/>
            <w:tcBorders>
              <w:top w:val="single" w:sz="4" w:space="0" w:color="A7A8A7"/>
              <w:left w:val="single" w:sz="4" w:space="0" w:color="A7A8A7"/>
              <w:bottom w:val="single" w:sz="4" w:space="0" w:color="A7A8A7"/>
              <w:right w:val="single" w:sz="4" w:space="0" w:color="A7A8A7"/>
            </w:tcBorders>
            <w:vAlign w:val="center"/>
          </w:tcPr>
          <w:p w14:paraId="6AFF2E3D"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5A9DDC76"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751F6FE8"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52151DB4"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0F215723" w14:textId="77777777" w:rsidR="00875331" w:rsidRPr="00434A2B" w:rsidRDefault="00875331" w:rsidP="00434A2B">
            <w:pPr>
              <w:jc w:val="center"/>
              <w:rPr>
                <w:rFonts w:ascii="Cambria" w:hAnsi="Cambria"/>
                <w:color w:val="414042"/>
              </w:rPr>
            </w:pPr>
          </w:p>
        </w:tc>
      </w:tr>
      <w:tr w:rsidR="00875331" w:rsidRPr="00434A2B" w14:paraId="54AD8347" w14:textId="77777777" w:rsidTr="00434A2B">
        <w:trPr>
          <w:trHeight w:hRule="exact" w:val="514"/>
        </w:trPr>
        <w:tc>
          <w:tcPr>
            <w:tcW w:w="3096" w:type="dxa"/>
            <w:tcBorders>
              <w:top w:val="single" w:sz="4" w:space="0" w:color="A7A8A7"/>
              <w:left w:val="single" w:sz="4" w:space="0" w:color="A7A8A7"/>
              <w:bottom w:val="single" w:sz="4" w:space="0" w:color="A7A8A7"/>
              <w:right w:val="single" w:sz="4" w:space="0" w:color="A7A8A7"/>
            </w:tcBorders>
            <w:shd w:val="clear" w:color="auto" w:fill="D9D9D9"/>
          </w:tcPr>
          <w:p w14:paraId="046E65A3"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Real estate taxes</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1A3DD2F8"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0D322C6"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4EE9E5FD"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7E28EF80"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379047B" w14:textId="77777777" w:rsidR="00875331" w:rsidRPr="00434A2B" w:rsidRDefault="00875331" w:rsidP="00434A2B">
            <w:pPr>
              <w:jc w:val="center"/>
              <w:rPr>
                <w:rFonts w:ascii="Cambria" w:hAnsi="Cambria"/>
                <w:color w:val="414042"/>
              </w:rPr>
            </w:pPr>
          </w:p>
        </w:tc>
      </w:tr>
      <w:tr w:rsidR="00875331" w:rsidRPr="00434A2B" w14:paraId="1F95ED39" w14:textId="77777777" w:rsidTr="00434A2B">
        <w:trPr>
          <w:trHeight w:hRule="exact" w:val="520"/>
        </w:trPr>
        <w:tc>
          <w:tcPr>
            <w:tcW w:w="3096" w:type="dxa"/>
            <w:tcBorders>
              <w:top w:val="single" w:sz="4" w:space="0" w:color="A7A8A7"/>
              <w:left w:val="single" w:sz="4" w:space="0" w:color="A7A8A7"/>
              <w:bottom w:val="single" w:sz="4" w:space="0" w:color="A7A8A7"/>
              <w:right w:val="single" w:sz="4" w:space="0" w:color="A7A8A7"/>
            </w:tcBorders>
          </w:tcPr>
          <w:p w14:paraId="1F921529" w14:textId="77777777" w:rsidR="00875331" w:rsidRPr="00434A2B" w:rsidRDefault="00875331" w:rsidP="00B47019">
            <w:pPr>
              <w:pStyle w:val="TableParagraph"/>
              <w:ind w:left="101"/>
              <w:rPr>
                <w:rFonts w:ascii="Cambria" w:hAnsi="Cambria"/>
                <w:color w:val="414042"/>
              </w:rPr>
            </w:pPr>
            <w:r w:rsidRPr="00434A2B">
              <w:rPr>
                <w:rFonts w:ascii="Cambria" w:hAnsi="Cambria"/>
                <w:color w:val="414042"/>
              </w:rPr>
              <w:t>Insurance</w:t>
            </w:r>
          </w:p>
        </w:tc>
        <w:tc>
          <w:tcPr>
            <w:tcW w:w="1252" w:type="dxa"/>
            <w:tcBorders>
              <w:top w:val="single" w:sz="4" w:space="0" w:color="A7A8A7"/>
              <w:left w:val="single" w:sz="4" w:space="0" w:color="A7A8A7"/>
              <w:bottom w:val="single" w:sz="4" w:space="0" w:color="A7A8A7"/>
              <w:right w:val="single" w:sz="4" w:space="0" w:color="A7A8A7"/>
            </w:tcBorders>
            <w:vAlign w:val="center"/>
          </w:tcPr>
          <w:p w14:paraId="42427B9E"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B8D3F4F"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44C2642F"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708A3889"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01A7DB55" w14:textId="77777777" w:rsidR="00875331" w:rsidRPr="00434A2B" w:rsidRDefault="00875331" w:rsidP="00434A2B">
            <w:pPr>
              <w:jc w:val="center"/>
              <w:rPr>
                <w:rFonts w:ascii="Cambria" w:hAnsi="Cambria"/>
                <w:color w:val="414042"/>
              </w:rPr>
            </w:pPr>
          </w:p>
        </w:tc>
      </w:tr>
    </w:tbl>
    <w:p w14:paraId="46609B26" w14:textId="77777777" w:rsidR="00F65211" w:rsidRPr="00434A2B" w:rsidRDefault="00F65211">
      <w:pPr>
        <w:rPr>
          <w:rFonts w:ascii="Cambria" w:hAnsi="Cambria"/>
        </w:rPr>
      </w:pPr>
      <w:r w:rsidRPr="00434A2B">
        <w:rPr>
          <w:rFonts w:ascii="Cambria" w:hAnsi="Cambria"/>
          <w:bCs w:val="0"/>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096"/>
        <w:gridCol w:w="1252"/>
        <w:gridCol w:w="1250"/>
        <w:gridCol w:w="1250"/>
        <w:gridCol w:w="1250"/>
        <w:gridCol w:w="1252"/>
      </w:tblGrid>
      <w:tr w:rsidR="00875331" w:rsidRPr="00434A2B" w14:paraId="6D752C48" w14:textId="77777777" w:rsidTr="00C30B4C">
        <w:trPr>
          <w:trHeight w:hRule="exact" w:val="258"/>
        </w:trPr>
        <w:tc>
          <w:tcPr>
            <w:tcW w:w="9350" w:type="dxa"/>
            <w:gridSpan w:val="6"/>
            <w:tcBorders>
              <w:top w:val="nil"/>
              <w:left w:val="nil"/>
              <w:right w:val="nil"/>
            </w:tcBorders>
            <w:shd w:val="clear" w:color="auto" w:fill="434E7E"/>
          </w:tcPr>
          <w:p w14:paraId="55BA7707" w14:textId="73DB7D3E" w:rsidR="00875331" w:rsidRPr="00434A2B" w:rsidRDefault="00F65211" w:rsidP="00B47019">
            <w:pPr>
              <w:pStyle w:val="TableParagraph"/>
              <w:spacing w:before="0" w:line="252" w:lineRule="exact"/>
              <w:ind w:left="101" w:right="4123"/>
              <w:rPr>
                <w:rFonts w:ascii="Cambria" w:hAnsi="Cambria"/>
                <w:bCs/>
                <w:color w:val="FFFFFF"/>
              </w:rPr>
            </w:pPr>
            <w:r w:rsidRPr="00434A2B">
              <w:rPr>
                <w:rFonts w:ascii="Cambria" w:eastAsia="Calibri" w:hAnsi="Cambria" w:cs="Times New Roman"/>
                <w:bCs/>
              </w:rPr>
              <w:lastRenderedPageBreak/>
              <w:br w:type="page"/>
            </w:r>
            <w:r w:rsidRPr="00434A2B">
              <w:rPr>
                <w:rFonts w:ascii="Cambria" w:eastAsia="Calibri" w:hAnsi="Cambria" w:cs="Times New Roman"/>
                <w:bCs/>
                <w:color w:val="FFFFFF"/>
              </w:rPr>
              <w:t>R</w:t>
            </w:r>
            <w:r w:rsidR="00875331" w:rsidRPr="00434A2B">
              <w:rPr>
                <w:rFonts w:ascii="Cambria" w:hAnsi="Cambria"/>
                <w:bCs/>
                <w:color w:val="FFFFFF"/>
              </w:rPr>
              <w:t>evenue</w:t>
            </w:r>
          </w:p>
        </w:tc>
      </w:tr>
      <w:tr w:rsidR="00875331" w:rsidRPr="00434A2B" w14:paraId="02DF408B" w14:textId="77777777" w:rsidTr="00C30B4C">
        <w:trPr>
          <w:trHeight w:hRule="exact" w:val="468"/>
        </w:trPr>
        <w:tc>
          <w:tcPr>
            <w:tcW w:w="3096" w:type="dxa"/>
            <w:tcBorders>
              <w:left w:val="single" w:sz="4" w:space="0" w:color="A7A8A7"/>
              <w:bottom w:val="single" w:sz="4" w:space="0" w:color="A7A8A7"/>
              <w:right w:val="single" w:sz="4" w:space="0" w:color="A7A8A7"/>
            </w:tcBorders>
            <w:shd w:val="clear" w:color="auto" w:fill="FFC629"/>
          </w:tcPr>
          <w:p w14:paraId="4330BB7E" w14:textId="77777777" w:rsidR="00875331" w:rsidRPr="00434A2B" w:rsidRDefault="00875331" w:rsidP="00B47019">
            <w:pPr>
              <w:pStyle w:val="TableParagraph"/>
              <w:spacing w:before="125"/>
              <w:ind w:left="101"/>
              <w:rPr>
                <w:rFonts w:ascii="Cambria" w:hAnsi="Cambria"/>
                <w:bCs/>
                <w:iCs/>
                <w:color w:val="434E7E"/>
              </w:rPr>
            </w:pPr>
            <w:r w:rsidRPr="00434A2B">
              <w:rPr>
                <w:rFonts w:ascii="Cambria" w:hAnsi="Cambria"/>
                <w:bCs/>
                <w:iCs/>
                <w:color w:val="434E7E"/>
              </w:rPr>
              <w:t>Line item</w:t>
            </w:r>
          </w:p>
        </w:tc>
        <w:tc>
          <w:tcPr>
            <w:tcW w:w="1252" w:type="dxa"/>
            <w:tcBorders>
              <w:left w:val="single" w:sz="4" w:space="0" w:color="A7A8A7"/>
              <w:bottom w:val="single" w:sz="4" w:space="0" w:color="A7A8A7"/>
              <w:right w:val="single" w:sz="4" w:space="0" w:color="A7A8A7"/>
            </w:tcBorders>
            <w:shd w:val="clear" w:color="auto" w:fill="FFC629"/>
          </w:tcPr>
          <w:p w14:paraId="3F95BBFF" w14:textId="77777777" w:rsidR="00875331" w:rsidRPr="00434A2B" w:rsidRDefault="00875331" w:rsidP="00B47019">
            <w:pPr>
              <w:pStyle w:val="TableParagraph"/>
              <w:spacing w:before="125"/>
              <w:ind w:left="101" w:right="295"/>
              <w:rPr>
                <w:rFonts w:ascii="Cambria" w:hAnsi="Cambria"/>
                <w:bCs/>
                <w:iCs/>
                <w:color w:val="434E7E"/>
              </w:rPr>
            </w:pPr>
            <w:r w:rsidRPr="00434A2B">
              <w:rPr>
                <w:rFonts w:ascii="Cambria" w:hAnsi="Cambria"/>
                <w:bCs/>
                <w:iCs/>
                <w:color w:val="434E7E"/>
              </w:rPr>
              <w:t>Year 1</w:t>
            </w:r>
          </w:p>
        </w:tc>
        <w:tc>
          <w:tcPr>
            <w:tcW w:w="1250" w:type="dxa"/>
            <w:tcBorders>
              <w:left w:val="single" w:sz="4" w:space="0" w:color="A7A8A7"/>
              <w:bottom w:val="single" w:sz="4" w:space="0" w:color="A7A8A7"/>
              <w:right w:val="single" w:sz="4" w:space="0" w:color="A7A8A7"/>
            </w:tcBorders>
            <w:shd w:val="clear" w:color="auto" w:fill="FFC629"/>
          </w:tcPr>
          <w:p w14:paraId="6E59FCB3" w14:textId="77777777" w:rsidR="00875331" w:rsidRPr="00434A2B" w:rsidRDefault="00875331" w:rsidP="00B47019">
            <w:pPr>
              <w:pStyle w:val="TableParagraph"/>
              <w:spacing w:before="125"/>
              <w:ind w:left="101" w:right="276"/>
              <w:rPr>
                <w:rFonts w:ascii="Cambria" w:hAnsi="Cambria"/>
                <w:bCs/>
                <w:iCs/>
                <w:color w:val="434E7E"/>
              </w:rPr>
            </w:pPr>
            <w:r w:rsidRPr="00434A2B">
              <w:rPr>
                <w:rFonts w:ascii="Cambria" w:hAnsi="Cambria"/>
                <w:bCs/>
                <w:iCs/>
                <w:color w:val="434E7E"/>
              </w:rPr>
              <w:t>Year 2</w:t>
            </w:r>
          </w:p>
        </w:tc>
        <w:tc>
          <w:tcPr>
            <w:tcW w:w="1250" w:type="dxa"/>
            <w:tcBorders>
              <w:left w:val="single" w:sz="4" w:space="0" w:color="A7A8A7"/>
              <w:bottom w:val="single" w:sz="4" w:space="0" w:color="A7A8A7"/>
              <w:right w:val="single" w:sz="4" w:space="0" w:color="A7A8A7"/>
            </w:tcBorders>
            <w:shd w:val="clear" w:color="auto" w:fill="FFC629"/>
          </w:tcPr>
          <w:p w14:paraId="0D4061C8" w14:textId="77777777" w:rsidR="00875331" w:rsidRPr="00434A2B" w:rsidRDefault="00875331" w:rsidP="00B47019">
            <w:pPr>
              <w:pStyle w:val="TableParagraph"/>
              <w:spacing w:before="125"/>
              <w:ind w:left="101" w:right="276"/>
              <w:rPr>
                <w:rFonts w:ascii="Cambria" w:hAnsi="Cambria"/>
                <w:bCs/>
                <w:iCs/>
                <w:color w:val="434E7E"/>
              </w:rPr>
            </w:pPr>
            <w:r w:rsidRPr="00434A2B">
              <w:rPr>
                <w:rFonts w:ascii="Cambria" w:hAnsi="Cambria"/>
                <w:bCs/>
                <w:iCs/>
                <w:color w:val="434E7E"/>
              </w:rPr>
              <w:t>Year 3</w:t>
            </w:r>
          </w:p>
        </w:tc>
        <w:tc>
          <w:tcPr>
            <w:tcW w:w="1250" w:type="dxa"/>
            <w:tcBorders>
              <w:left w:val="single" w:sz="4" w:space="0" w:color="A7A8A7"/>
              <w:bottom w:val="single" w:sz="4" w:space="0" w:color="A7A8A7"/>
              <w:right w:val="single" w:sz="4" w:space="0" w:color="A7A8A7"/>
            </w:tcBorders>
            <w:shd w:val="clear" w:color="auto" w:fill="FFC629"/>
          </w:tcPr>
          <w:p w14:paraId="79F3E7C8" w14:textId="77777777" w:rsidR="00875331" w:rsidRPr="00434A2B" w:rsidRDefault="00875331" w:rsidP="00B47019">
            <w:pPr>
              <w:pStyle w:val="TableParagraph"/>
              <w:spacing w:before="125"/>
              <w:ind w:left="101" w:right="276"/>
              <w:rPr>
                <w:rFonts w:ascii="Cambria" w:hAnsi="Cambria"/>
                <w:bCs/>
                <w:iCs/>
                <w:color w:val="434E7E"/>
              </w:rPr>
            </w:pPr>
            <w:r w:rsidRPr="00434A2B">
              <w:rPr>
                <w:rFonts w:ascii="Cambria" w:hAnsi="Cambria"/>
                <w:bCs/>
                <w:iCs/>
                <w:color w:val="434E7E"/>
              </w:rPr>
              <w:t>Year 4</w:t>
            </w:r>
          </w:p>
        </w:tc>
        <w:tc>
          <w:tcPr>
            <w:tcW w:w="1252" w:type="dxa"/>
            <w:tcBorders>
              <w:left w:val="single" w:sz="4" w:space="0" w:color="A7A8A7"/>
              <w:bottom w:val="single" w:sz="4" w:space="0" w:color="A7A8A7"/>
              <w:right w:val="single" w:sz="4" w:space="0" w:color="A7A8A7"/>
            </w:tcBorders>
            <w:shd w:val="clear" w:color="auto" w:fill="FFC629"/>
          </w:tcPr>
          <w:p w14:paraId="1D0FD15B" w14:textId="77777777" w:rsidR="00875331" w:rsidRPr="00434A2B" w:rsidRDefault="00875331" w:rsidP="00B47019">
            <w:pPr>
              <w:pStyle w:val="TableParagraph"/>
              <w:spacing w:before="125"/>
              <w:ind w:left="101" w:right="277"/>
              <w:rPr>
                <w:rFonts w:ascii="Cambria" w:hAnsi="Cambria"/>
                <w:bCs/>
                <w:iCs/>
                <w:color w:val="434E7E"/>
              </w:rPr>
            </w:pPr>
            <w:r w:rsidRPr="00434A2B">
              <w:rPr>
                <w:rFonts w:ascii="Cambria" w:hAnsi="Cambria"/>
                <w:bCs/>
                <w:iCs/>
                <w:color w:val="434E7E"/>
              </w:rPr>
              <w:t>Year 5</w:t>
            </w:r>
          </w:p>
        </w:tc>
      </w:tr>
      <w:tr w:rsidR="00875331" w:rsidRPr="00434A2B" w14:paraId="6A074000" w14:textId="77777777" w:rsidTr="00434A2B">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49BBB59D" w14:textId="040047E5" w:rsidR="00875331" w:rsidRPr="00434A2B" w:rsidRDefault="00875331" w:rsidP="00E8715B">
            <w:pPr>
              <w:pStyle w:val="TableParagraph"/>
              <w:spacing w:before="0"/>
              <w:ind w:left="101" w:right="804"/>
              <w:rPr>
                <w:rFonts w:ascii="Cambria" w:hAnsi="Cambria"/>
                <w:color w:val="414042"/>
              </w:rPr>
            </w:pPr>
            <w:r w:rsidRPr="00434A2B">
              <w:rPr>
                <w:rFonts w:ascii="Cambria" w:hAnsi="Cambria"/>
                <w:color w:val="414042"/>
              </w:rPr>
              <w:t>Average rental rate ($/</w:t>
            </w:r>
            <w:r w:rsidR="001F03EB" w:rsidRPr="00434A2B">
              <w:rPr>
                <w:rFonts w:ascii="Cambria" w:hAnsi="Cambria"/>
                <w:color w:val="414042"/>
              </w:rPr>
              <w:t>ft</w:t>
            </w:r>
            <w:r w:rsidR="001F03EB" w:rsidRPr="00434A2B">
              <w:rPr>
                <w:rFonts w:ascii="Cambria" w:hAnsi="Cambria"/>
                <w:color w:val="414042"/>
                <w:vertAlign w:val="superscript"/>
              </w:rPr>
              <w:t>2</w:t>
            </w:r>
            <w:r w:rsidRPr="00434A2B">
              <w:rPr>
                <w:rFonts w:ascii="Cambria" w:hAnsi="Cambria"/>
                <w:color w:val="414042"/>
              </w:rPr>
              <w:t>)</w:t>
            </w:r>
          </w:p>
        </w:tc>
        <w:tc>
          <w:tcPr>
            <w:tcW w:w="1252" w:type="dxa"/>
            <w:tcBorders>
              <w:top w:val="single" w:sz="4" w:space="0" w:color="A7A8A7"/>
              <w:left w:val="single" w:sz="4" w:space="0" w:color="A7A8A7"/>
              <w:bottom w:val="single" w:sz="4" w:space="0" w:color="A7A8A7"/>
              <w:right w:val="single" w:sz="4" w:space="0" w:color="A7A8A7"/>
            </w:tcBorders>
            <w:vAlign w:val="center"/>
          </w:tcPr>
          <w:p w14:paraId="41332CD1"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34B242B"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54B76215"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A3A9F04"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55F318B2" w14:textId="77777777" w:rsidR="00875331" w:rsidRPr="00434A2B" w:rsidRDefault="00875331" w:rsidP="00434A2B">
            <w:pPr>
              <w:jc w:val="center"/>
              <w:rPr>
                <w:rFonts w:ascii="Cambria" w:hAnsi="Cambria"/>
                <w:color w:val="414042"/>
              </w:rPr>
            </w:pPr>
          </w:p>
        </w:tc>
      </w:tr>
      <w:tr w:rsidR="00875331" w:rsidRPr="00434A2B" w14:paraId="0F8B9F74" w14:textId="77777777" w:rsidTr="00434A2B">
        <w:trPr>
          <w:trHeight w:hRule="exact" w:val="516"/>
        </w:trPr>
        <w:tc>
          <w:tcPr>
            <w:tcW w:w="3096"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332F29F3" w14:textId="77777777" w:rsidR="00875331" w:rsidRPr="00434A2B" w:rsidRDefault="00875331" w:rsidP="00E8715B">
            <w:pPr>
              <w:pStyle w:val="TableParagraph"/>
              <w:ind w:left="101"/>
              <w:rPr>
                <w:rFonts w:ascii="Cambria" w:hAnsi="Cambria"/>
                <w:color w:val="414042"/>
              </w:rPr>
            </w:pPr>
            <w:r w:rsidRPr="00434A2B">
              <w:rPr>
                <w:rFonts w:ascii="Cambria" w:hAnsi="Cambria"/>
                <w:color w:val="414042"/>
              </w:rPr>
              <w:t>Total rent revenue ($)</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336922F9"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636F802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47951065"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3CA2C88F"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4BF4F5EF" w14:textId="77777777" w:rsidR="00875331" w:rsidRPr="00434A2B" w:rsidRDefault="00875331" w:rsidP="00434A2B">
            <w:pPr>
              <w:jc w:val="center"/>
              <w:rPr>
                <w:rFonts w:ascii="Cambria" w:hAnsi="Cambria"/>
                <w:color w:val="414042"/>
              </w:rPr>
            </w:pPr>
          </w:p>
        </w:tc>
      </w:tr>
      <w:tr w:rsidR="00875331" w:rsidRPr="00434A2B" w14:paraId="0BA54CA0" w14:textId="77777777" w:rsidTr="00434A2B">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7A70DF82" w14:textId="77777777" w:rsidR="00875331" w:rsidRPr="00434A2B" w:rsidRDefault="00875331" w:rsidP="00E8715B">
            <w:pPr>
              <w:pStyle w:val="TableParagraph"/>
              <w:ind w:left="101"/>
              <w:rPr>
                <w:rFonts w:ascii="Cambria" w:hAnsi="Cambria"/>
                <w:color w:val="414042"/>
              </w:rPr>
            </w:pPr>
            <w:r w:rsidRPr="00434A2B">
              <w:rPr>
                <w:rFonts w:ascii="Cambria" w:hAnsi="Cambria"/>
                <w:color w:val="414042"/>
              </w:rPr>
              <w:t>Annual rent growth (%)</w:t>
            </w:r>
          </w:p>
        </w:tc>
        <w:tc>
          <w:tcPr>
            <w:tcW w:w="1252" w:type="dxa"/>
            <w:tcBorders>
              <w:top w:val="single" w:sz="4" w:space="0" w:color="A7A8A7"/>
              <w:left w:val="single" w:sz="4" w:space="0" w:color="A7A8A7"/>
              <w:bottom w:val="single" w:sz="4" w:space="0" w:color="A7A8A7"/>
              <w:right w:val="single" w:sz="4" w:space="0" w:color="A7A8A7"/>
            </w:tcBorders>
            <w:vAlign w:val="center"/>
          </w:tcPr>
          <w:p w14:paraId="573B6B2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1D8B5506"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5497916"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EB6F36B"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7BA53313" w14:textId="77777777" w:rsidR="00875331" w:rsidRPr="00434A2B" w:rsidRDefault="00875331" w:rsidP="00434A2B">
            <w:pPr>
              <w:jc w:val="center"/>
              <w:rPr>
                <w:rFonts w:ascii="Cambria" w:hAnsi="Cambria"/>
                <w:color w:val="414042"/>
              </w:rPr>
            </w:pPr>
          </w:p>
        </w:tc>
      </w:tr>
      <w:tr w:rsidR="00875331" w:rsidRPr="00434A2B" w14:paraId="76D284C4" w14:textId="77777777" w:rsidTr="00434A2B">
        <w:trPr>
          <w:trHeight w:hRule="exact" w:val="516"/>
        </w:trPr>
        <w:tc>
          <w:tcPr>
            <w:tcW w:w="3096"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F795F2E" w14:textId="77777777" w:rsidR="00875331" w:rsidRPr="00434A2B" w:rsidRDefault="00875331" w:rsidP="00E8715B">
            <w:pPr>
              <w:pStyle w:val="TableParagraph"/>
              <w:ind w:left="101"/>
              <w:rPr>
                <w:rFonts w:ascii="Cambria" w:hAnsi="Cambria"/>
                <w:color w:val="414042"/>
              </w:rPr>
            </w:pPr>
            <w:r w:rsidRPr="00434A2B">
              <w:rPr>
                <w:rFonts w:ascii="Cambria" w:hAnsi="Cambria"/>
                <w:color w:val="414042"/>
              </w:rPr>
              <w:t>Vacancy rate (%)</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4E45455F"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283294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CD43602"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4428A5B2"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666975A1" w14:textId="77777777" w:rsidR="00875331" w:rsidRPr="00434A2B" w:rsidRDefault="00875331" w:rsidP="00434A2B">
            <w:pPr>
              <w:jc w:val="center"/>
              <w:rPr>
                <w:rFonts w:ascii="Cambria" w:hAnsi="Cambria"/>
                <w:color w:val="414042"/>
              </w:rPr>
            </w:pPr>
          </w:p>
        </w:tc>
      </w:tr>
      <w:tr w:rsidR="00875331" w:rsidRPr="00434A2B" w14:paraId="2392F404" w14:textId="77777777" w:rsidTr="00434A2B">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053C46E5" w14:textId="77777777" w:rsidR="00875331" w:rsidRPr="00434A2B" w:rsidRDefault="00875331" w:rsidP="00E8715B">
            <w:pPr>
              <w:pStyle w:val="TableParagraph"/>
              <w:spacing w:before="0"/>
              <w:ind w:left="101" w:right="193"/>
              <w:rPr>
                <w:rFonts w:ascii="Cambria" w:hAnsi="Cambria"/>
                <w:color w:val="414042"/>
              </w:rPr>
            </w:pPr>
            <w:r w:rsidRPr="00434A2B">
              <w:rPr>
                <w:rFonts w:ascii="Cambria" w:hAnsi="Cambria"/>
                <w:color w:val="414042"/>
              </w:rPr>
              <w:t>Vacancy &amp; collection loss ($)</w:t>
            </w:r>
          </w:p>
        </w:tc>
        <w:tc>
          <w:tcPr>
            <w:tcW w:w="1252" w:type="dxa"/>
            <w:tcBorders>
              <w:top w:val="single" w:sz="4" w:space="0" w:color="A7A8A7"/>
              <w:left w:val="single" w:sz="4" w:space="0" w:color="A7A8A7"/>
              <w:bottom w:val="single" w:sz="4" w:space="0" w:color="A7A8A7"/>
              <w:right w:val="single" w:sz="4" w:space="0" w:color="A7A8A7"/>
            </w:tcBorders>
            <w:vAlign w:val="center"/>
          </w:tcPr>
          <w:p w14:paraId="7478840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4E6EBDCA"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0973CAEC"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3A3C7FB9"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3DFCBAB1" w14:textId="77777777" w:rsidR="00875331" w:rsidRPr="00434A2B" w:rsidRDefault="00875331" w:rsidP="00434A2B">
            <w:pPr>
              <w:jc w:val="center"/>
              <w:rPr>
                <w:rFonts w:ascii="Cambria" w:hAnsi="Cambria"/>
                <w:color w:val="414042"/>
              </w:rPr>
            </w:pPr>
          </w:p>
        </w:tc>
      </w:tr>
      <w:tr w:rsidR="00875331" w:rsidRPr="00434A2B" w14:paraId="483F0970" w14:textId="77777777" w:rsidTr="00434A2B">
        <w:trPr>
          <w:trHeight w:hRule="exact" w:val="850"/>
        </w:trPr>
        <w:tc>
          <w:tcPr>
            <w:tcW w:w="3096"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57A7FD84" w14:textId="2892D05F" w:rsidR="00875331" w:rsidRPr="00434A2B" w:rsidRDefault="00875331" w:rsidP="00E8715B">
            <w:pPr>
              <w:pStyle w:val="TableParagraph"/>
              <w:spacing w:before="0"/>
              <w:ind w:left="101" w:right="804"/>
              <w:rPr>
                <w:rFonts w:ascii="Cambria" w:hAnsi="Cambria"/>
                <w:color w:val="414042"/>
              </w:rPr>
            </w:pPr>
            <w:r w:rsidRPr="00434A2B">
              <w:rPr>
                <w:rFonts w:ascii="Cambria" w:hAnsi="Cambria"/>
                <w:color w:val="414042"/>
              </w:rPr>
              <w:t xml:space="preserve">Downtime between </w:t>
            </w:r>
            <w:r w:rsidR="00AA56CD" w:rsidRPr="00434A2B">
              <w:rPr>
                <w:rFonts w:ascii="Cambria" w:hAnsi="Cambria"/>
                <w:color w:val="414042"/>
              </w:rPr>
              <w:t>tenants/</w:t>
            </w:r>
            <w:r w:rsidRPr="00434A2B">
              <w:rPr>
                <w:rFonts w:ascii="Cambria" w:hAnsi="Cambria"/>
                <w:color w:val="414042"/>
              </w:rPr>
              <w:t>residents (mos.)</w:t>
            </w: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62B59667"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6B57EB5F"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26ED8251"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0AD18FF"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shd w:val="clear" w:color="auto" w:fill="D9D9D9"/>
            <w:vAlign w:val="center"/>
          </w:tcPr>
          <w:p w14:paraId="0BA4B1A0" w14:textId="77777777" w:rsidR="00875331" w:rsidRPr="00434A2B" w:rsidRDefault="00875331" w:rsidP="00434A2B">
            <w:pPr>
              <w:jc w:val="center"/>
              <w:rPr>
                <w:rFonts w:ascii="Cambria" w:hAnsi="Cambria"/>
                <w:color w:val="414042"/>
              </w:rPr>
            </w:pPr>
          </w:p>
        </w:tc>
      </w:tr>
      <w:tr w:rsidR="00875331" w:rsidRPr="00434A2B" w14:paraId="644E1711" w14:textId="77777777" w:rsidTr="00434A2B">
        <w:trPr>
          <w:trHeight w:hRule="exact" w:val="516"/>
        </w:trPr>
        <w:tc>
          <w:tcPr>
            <w:tcW w:w="3096" w:type="dxa"/>
            <w:tcBorders>
              <w:top w:val="single" w:sz="4" w:space="0" w:color="A7A8A7"/>
              <w:left w:val="single" w:sz="4" w:space="0" w:color="A7A8A7"/>
              <w:bottom w:val="single" w:sz="4" w:space="0" w:color="A7A8A7"/>
              <w:right w:val="single" w:sz="4" w:space="0" w:color="A7A8A7"/>
            </w:tcBorders>
            <w:vAlign w:val="center"/>
          </w:tcPr>
          <w:p w14:paraId="3559E983" w14:textId="77777777" w:rsidR="00875331" w:rsidRPr="00434A2B" w:rsidRDefault="00875331" w:rsidP="00E8715B">
            <w:pPr>
              <w:pStyle w:val="TableParagraph"/>
              <w:ind w:left="101" w:right="370"/>
              <w:rPr>
                <w:rFonts w:ascii="Cambria" w:hAnsi="Cambria"/>
                <w:color w:val="414042"/>
              </w:rPr>
            </w:pPr>
            <w:r w:rsidRPr="00434A2B">
              <w:rPr>
                <w:rFonts w:ascii="Cambria" w:hAnsi="Cambria"/>
                <w:color w:val="414042"/>
              </w:rPr>
              <w:t>Renewal probability (%)</w:t>
            </w:r>
          </w:p>
        </w:tc>
        <w:tc>
          <w:tcPr>
            <w:tcW w:w="1252" w:type="dxa"/>
            <w:tcBorders>
              <w:top w:val="single" w:sz="4" w:space="0" w:color="A7A8A7"/>
              <w:left w:val="single" w:sz="4" w:space="0" w:color="A7A8A7"/>
              <w:bottom w:val="single" w:sz="4" w:space="0" w:color="A7A8A7"/>
              <w:right w:val="single" w:sz="4" w:space="0" w:color="A7A8A7"/>
            </w:tcBorders>
            <w:vAlign w:val="center"/>
          </w:tcPr>
          <w:p w14:paraId="55602440"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645B8709"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265851AB" w14:textId="77777777" w:rsidR="00875331" w:rsidRPr="00434A2B" w:rsidRDefault="00875331" w:rsidP="00434A2B">
            <w:pPr>
              <w:jc w:val="center"/>
              <w:rPr>
                <w:rFonts w:ascii="Cambria" w:hAnsi="Cambria"/>
                <w:color w:val="414042"/>
              </w:rPr>
            </w:pPr>
          </w:p>
        </w:tc>
        <w:tc>
          <w:tcPr>
            <w:tcW w:w="1250" w:type="dxa"/>
            <w:tcBorders>
              <w:top w:val="single" w:sz="4" w:space="0" w:color="A7A8A7"/>
              <w:left w:val="single" w:sz="4" w:space="0" w:color="A7A8A7"/>
              <w:bottom w:val="single" w:sz="4" w:space="0" w:color="A7A8A7"/>
              <w:right w:val="single" w:sz="4" w:space="0" w:color="A7A8A7"/>
            </w:tcBorders>
            <w:vAlign w:val="center"/>
          </w:tcPr>
          <w:p w14:paraId="2541C817" w14:textId="77777777" w:rsidR="00875331" w:rsidRPr="00434A2B" w:rsidRDefault="00875331" w:rsidP="00434A2B">
            <w:pPr>
              <w:jc w:val="center"/>
              <w:rPr>
                <w:rFonts w:ascii="Cambria" w:hAnsi="Cambria"/>
                <w:color w:val="414042"/>
              </w:rPr>
            </w:pPr>
          </w:p>
        </w:tc>
        <w:tc>
          <w:tcPr>
            <w:tcW w:w="1252" w:type="dxa"/>
            <w:tcBorders>
              <w:top w:val="single" w:sz="4" w:space="0" w:color="A7A8A7"/>
              <w:left w:val="single" w:sz="4" w:space="0" w:color="A7A8A7"/>
              <w:bottom w:val="single" w:sz="4" w:space="0" w:color="A7A8A7"/>
              <w:right w:val="single" w:sz="4" w:space="0" w:color="A7A8A7"/>
            </w:tcBorders>
            <w:vAlign w:val="center"/>
          </w:tcPr>
          <w:p w14:paraId="67A5F252" w14:textId="77777777" w:rsidR="00875331" w:rsidRPr="00434A2B" w:rsidRDefault="00875331" w:rsidP="00434A2B">
            <w:pPr>
              <w:jc w:val="center"/>
              <w:rPr>
                <w:rFonts w:ascii="Cambria" w:hAnsi="Cambria"/>
                <w:color w:val="414042"/>
              </w:rPr>
            </w:pPr>
          </w:p>
        </w:tc>
      </w:tr>
    </w:tbl>
    <w:p w14:paraId="69B36AF1" w14:textId="77777777" w:rsidR="00010012" w:rsidRPr="00434A2B" w:rsidRDefault="00010012" w:rsidP="00010012">
      <w:pPr>
        <w:pStyle w:val="BodyText"/>
        <w:spacing w:before="100" w:beforeAutospacing="1" w:after="120"/>
        <w:ind w:left="0" w:right="1584" w:firstLine="0"/>
        <w:rPr>
          <w:rFonts w:ascii="Cambria" w:hAnsi="Cambria"/>
          <w:color w:val="414042"/>
        </w:rPr>
      </w:pPr>
    </w:p>
    <w:p w14:paraId="231A92F1" w14:textId="49D428D8" w:rsidR="00010012" w:rsidRPr="00434A2B" w:rsidRDefault="00010012" w:rsidP="009844B8">
      <w:pPr>
        <w:pStyle w:val="BodyText"/>
        <w:spacing w:before="19" w:after="120"/>
        <w:ind w:left="0" w:firstLine="0"/>
        <w:rPr>
          <w:rFonts w:ascii="Cambria" w:hAnsi="Cambria"/>
          <w:color w:val="414042"/>
        </w:rPr>
      </w:pPr>
      <w:r w:rsidRPr="00434A2B">
        <w:rPr>
          <w:rFonts w:ascii="Cambria" w:hAnsi="Cambria"/>
          <w:color w:val="B31983"/>
        </w:rPr>
        <w:t>Alternative documentation</w:t>
      </w:r>
      <w:r w:rsidRPr="00434A2B">
        <w:rPr>
          <w:rFonts w:ascii="Cambria" w:hAnsi="Cambria"/>
          <w:color w:val="B31983"/>
        </w:rPr>
        <w:br/>
      </w:r>
      <w:r w:rsidRPr="00434A2B">
        <w:rPr>
          <w:rFonts w:ascii="Cambria" w:hAnsi="Cambria"/>
          <w:color w:val="414042"/>
        </w:rPr>
        <w:t>Instead</w:t>
      </w:r>
      <w:r w:rsidRPr="00434A2B">
        <w:rPr>
          <w:rFonts w:ascii="Cambria" w:hAnsi="Cambria"/>
          <w:color w:val="414042"/>
          <w:spacing w:val="-5"/>
        </w:rPr>
        <w:t xml:space="preserve"> </w:t>
      </w:r>
      <w:r w:rsidRPr="00434A2B">
        <w:rPr>
          <w:rFonts w:ascii="Cambria" w:hAnsi="Cambria"/>
          <w:color w:val="414042"/>
        </w:rPr>
        <w:t>of</w:t>
      </w:r>
      <w:r w:rsidRPr="00434A2B">
        <w:rPr>
          <w:rFonts w:ascii="Cambria" w:hAnsi="Cambria"/>
          <w:color w:val="414042"/>
          <w:spacing w:val="-5"/>
        </w:rPr>
        <w:t xml:space="preserve"> </w:t>
      </w:r>
      <w:r w:rsidRPr="00434A2B">
        <w:rPr>
          <w:rFonts w:ascii="Cambria" w:hAnsi="Cambria"/>
          <w:color w:val="414042"/>
        </w:rPr>
        <w:t>this</w:t>
      </w:r>
      <w:r w:rsidRPr="00434A2B">
        <w:rPr>
          <w:rFonts w:ascii="Cambria" w:hAnsi="Cambria"/>
          <w:color w:val="414042"/>
          <w:spacing w:val="-5"/>
        </w:rPr>
        <w:t xml:space="preserve"> </w:t>
      </w:r>
      <w:r w:rsidRPr="00434A2B">
        <w:rPr>
          <w:rFonts w:ascii="Cambria" w:hAnsi="Cambria"/>
          <w:color w:val="414042"/>
        </w:rPr>
        <w:t>form,</w:t>
      </w:r>
      <w:r w:rsidRPr="00434A2B">
        <w:rPr>
          <w:rFonts w:ascii="Cambria" w:hAnsi="Cambria"/>
          <w:color w:val="414042"/>
          <w:spacing w:val="-5"/>
        </w:rPr>
        <w:t xml:space="preserve"> </w:t>
      </w:r>
      <w:r w:rsidRPr="00434A2B">
        <w:rPr>
          <w:rFonts w:ascii="Cambria" w:hAnsi="Cambria"/>
          <w:color w:val="414042"/>
        </w:rPr>
        <w:t>you</w:t>
      </w:r>
      <w:r w:rsidRPr="00434A2B">
        <w:rPr>
          <w:rFonts w:ascii="Cambria" w:hAnsi="Cambria"/>
          <w:color w:val="414042"/>
          <w:spacing w:val="-5"/>
        </w:rPr>
        <w:t xml:space="preserve"> </w:t>
      </w:r>
      <w:r w:rsidRPr="00434A2B">
        <w:rPr>
          <w:rFonts w:ascii="Cambria" w:hAnsi="Cambria"/>
          <w:color w:val="414042"/>
        </w:rPr>
        <w:t>may</w:t>
      </w:r>
      <w:r w:rsidRPr="00434A2B">
        <w:rPr>
          <w:rFonts w:ascii="Cambria" w:hAnsi="Cambria"/>
          <w:color w:val="414042"/>
          <w:spacing w:val="-4"/>
        </w:rPr>
        <w:t xml:space="preserve"> </w:t>
      </w:r>
      <w:r w:rsidRPr="00434A2B">
        <w:rPr>
          <w:rFonts w:ascii="Cambria" w:hAnsi="Cambria"/>
          <w:color w:val="414042"/>
        </w:rPr>
        <w:t>submit</w:t>
      </w:r>
      <w:r w:rsidRPr="00434A2B">
        <w:rPr>
          <w:rFonts w:ascii="Cambria" w:hAnsi="Cambria"/>
          <w:color w:val="414042"/>
          <w:spacing w:val="-5"/>
        </w:rPr>
        <w:t xml:space="preserve"> </w:t>
      </w:r>
      <w:r w:rsidRPr="00434A2B">
        <w:rPr>
          <w:rFonts w:ascii="Cambria" w:hAnsi="Cambria"/>
          <w:color w:val="414042"/>
        </w:rPr>
        <w:t>the</w:t>
      </w:r>
      <w:r w:rsidRPr="00434A2B">
        <w:rPr>
          <w:rFonts w:ascii="Cambria" w:hAnsi="Cambria"/>
          <w:color w:val="414042"/>
          <w:spacing w:val="-5"/>
        </w:rPr>
        <w:t xml:space="preserve"> </w:t>
      </w:r>
      <w:r w:rsidRPr="00434A2B">
        <w:rPr>
          <w:rFonts w:ascii="Cambria" w:hAnsi="Cambria"/>
          <w:color w:val="414042"/>
        </w:rPr>
        <w:t>following</w:t>
      </w:r>
      <w:r w:rsidRPr="00434A2B">
        <w:rPr>
          <w:rFonts w:ascii="Cambria" w:hAnsi="Cambria"/>
          <w:color w:val="414042"/>
          <w:spacing w:val="-6"/>
        </w:rPr>
        <w:t xml:space="preserve"> </w:t>
      </w:r>
      <w:r w:rsidRPr="00434A2B">
        <w:rPr>
          <w:rFonts w:ascii="Cambria" w:hAnsi="Cambria"/>
          <w:color w:val="414042"/>
        </w:rPr>
        <w:t>to</w:t>
      </w:r>
      <w:r w:rsidRPr="00434A2B">
        <w:rPr>
          <w:rFonts w:ascii="Cambria" w:hAnsi="Cambria"/>
          <w:color w:val="414042"/>
          <w:spacing w:val="-5"/>
        </w:rPr>
        <w:t xml:space="preserve"> </w:t>
      </w:r>
      <w:r w:rsidRPr="00434A2B">
        <w:rPr>
          <w:rFonts w:ascii="Cambria" w:hAnsi="Cambria"/>
          <w:color w:val="414042"/>
        </w:rPr>
        <w:t>IREM:</w:t>
      </w:r>
    </w:p>
    <w:p w14:paraId="7484086F" w14:textId="77777777" w:rsidR="00875331" w:rsidRPr="00434A2B" w:rsidRDefault="00875331" w:rsidP="00875331">
      <w:pPr>
        <w:numPr>
          <w:ilvl w:val="0"/>
          <w:numId w:val="5"/>
        </w:numPr>
        <w:rPr>
          <w:rFonts w:ascii="Cambria" w:eastAsia="Arial" w:hAnsi="Cambria"/>
          <w:color w:val="414042"/>
        </w:rPr>
      </w:pPr>
      <w:r w:rsidRPr="00434A2B">
        <w:rPr>
          <w:rFonts w:ascii="Cambria" w:eastAsia="Arial" w:hAnsi="Cambria"/>
          <w:color w:val="414042"/>
        </w:rPr>
        <w:t>Commitment memo</w:t>
      </w:r>
    </w:p>
    <w:sectPr w:rsidR="00875331" w:rsidRPr="00434A2B"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31B26" w14:textId="77777777" w:rsidR="001F16B4" w:rsidRDefault="001F16B4" w:rsidP="005D4FFF">
      <w:r>
        <w:separator/>
      </w:r>
    </w:p>
  </w:endnote>
  <w:endnote w:type="continuationSeparator" w:id="0">
    <w:p w14:paraId="2604CDB5" w14:textId="77777777" w:rsidR="001F16B4" w:rsidRDefault="001F16B4"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CC795" w14:textId="77777777" w:rsidR="002738C7" w:rsidRPr="00434A2B" w:rsidRDefault="002738C7">
    <w:pPr>
      <w:pStyle w:val="Footer"/>
      <w:jc w:val="right"/>
      <w:rPr>
        <w:rFonts w:ascii="Cambria" w:hAnsi="Cambria"/>
        <w:sz w:val="18"/>
        <w:szCs w:val="18"/>
      </w:rPr>
    </w:pPr>
    <w:r w:rsidRPr="00434A2B">
      <w:rPr>
        <w:rFonts w:ascii="Cambria" w:hAnsi="Cambria"/>
        <w:sz w:val="18"/>
        <w:szCs w:val="18"/>
      </w:rPr>
      <w:fldChar w:fldCharType="begin"/>
    </w:r>
    <w:r w:rsidRPr="00434A2B">
      <w:rPr>
        <w:rFonts w:ascii="Cambria" w:hAnsi="Cambria"/>
        <w:sz w:val="18"/>
        <w:szCs w:val="18"/>
      </w:rPr>
      <w:instrText xml:space="preserve"> PAGE   \* MERGEFORMAT </w:instrText>
    </w:r>
    <w:r w:rsidRPr="00434A2B">
      <w:rPr>
        <w:rFonts w:ascii="Cambria" w:hAnsi="Cambria"/>
        <w:sz w:val="18"/>
        <w:szCs w:val="18"/>
      </w:rPr>
      <w:fldChar w:fldCharType="separate"/>
    </w:r>
    <w:r w:rsidRPr="00434A2B">
      <w:rPr>
        <w:rFonts w:ascii="Cambria" w:hAnsi="Cambria"/>
        <w:noProof/>
        <w:sz w:val="18"/>
        <w:szCs w:val="18"/>
      </w:rPr>
      <w:t>2</w:t>
    </w:r>
    <w:r w:rsidRPr="00434A2B">
      <w:rPr>
        <w:rFonts w:ascii="Cambria" w:hAnsi="Cambria"/>
        <w:noProof/>
        <w:sz w:val="18"/>
        <w:szCs w:val="18"/>
      </w:rPr>
      <w:fldChar w:fldCharType="end"/>
    </w:r>
  </w:p>
  <w:p w14:paraId="20B1602B" w14:textId="77777777" w:rsidR="004B3519" w:rsidRPr="00434A2B" w:rsidRDefault="004B3519">
    <w:pPr>
      <w:pStyle w:val="Footer"/>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D6208" w14:textId="77777777" w:rsidR="002738C7" w:rsidRPr="00434A2B" w:rsidRDefault="002738C7">
    <w:pPr>
      <w:pStyle w:val="Footer"/>
      <w:jc w:val="right"/>
      <w:rPr>
        <w:rFonts w:ascii="Cambria" w:hAnsi="Cambria"/>
        <w:sz w:val="18"/>
        <w:szCs w:val="18"/>
      </w:rPr>
    </w:pPr>
    <w:r w:rsidRPr="00434A2B">
      <w:rPr>
        <w:rFonts w:ascii="Cambria" w:hAnsi="Cambria"/>
        <w:sz w:val="18"/>
        <w:szCs w:val="18"/>
      </w:rPr>
      <w:fldChar w:fldCharType="begin"/>
    </w:r>
    <w:r w:rsidRPr="00434A2B">
      <w:rPr>
        <w:rFonts w:ascii="Cambria" w:hAnsi="Cambria"/>
        <w:sz w:val="18"/>
        <w:szCs w:val="18"/>
      </w:rPr>
      <w:instrText xml:space="preserve"> PAGE   \* MERGEFORMAT </w:instrText>
    </w:r>
    <w:r w:rsidRPr="00434A2B">
      <w:rPr>
        <w:rFonts w:ascii="Cambria" w:hAnsi="Cambria"/>
        <w:sz w:val="18"/>
        <w:szCs w:val="18"/>
      </w:rPr>
      <w:fldChar w:fldCharType="separate"/>
    </w:r>
    <w:r w:rsidRPr="00434A2B">
      <w:rPr>
        <w:rFonts w:ascii="Cambria" w:hAnsi="Cambria"/>
        <w:noProof/>
        <w:sz w:val="18"/>
        <w:szCs w:val="18"/>
      </w:rPr>
      <w:t>2</w:t>
    </w:r>
    <w:r w:rsidRPr="00434A2B">
      <w:rPr>
        <w:rFonts w:ascii="Cambria" w:hAnsi="Cambria"/>
        <w:noProof/>
        <w:sz w:val="18"/>
        <w:szCs w:val="18"/>
      </w:rPr>
      <w:fldChar w:fldCharType="end"/>
    </w:r>
  </w:p>
  <w:p w14:paraId="0AD69092" w14:textId="1C56D272" w:rsidR="004B3519" w:rsidRPr="00434A2B" w:rsidRDefault="009844B8">
    <w:pPr>
      <w:pStyle w:val="Footer"/>
      <w:rPr>
        <w:rFonts w:ascii="Cambria" w:hAnsi="Cambria"/>
        <w:sz w:val="18"/>
        <w:szCs w:val="18"/>
      </w:rPr>
    </w:pPr>
    <w:r>
      <w:rPr>
        <w:rFonts w:ascii="Cambria" w:hAnsi="Cambria"/>
        <w:sz w:val="18"/>
        <w:szCs w:val="18"/>
      </w:rPr>
      <w:t>v</w:t>
    </w:r>
    <w:r w:rsidR="002738C7" w:rsidRPr="00434A2B">
      <w:rPr>
        <w:rFonts w:ascii="Cambria" w:hAnsi="Cambria"/>
        <w:sz w:val="18"/>
        <w:szCs w:val="18"/>
      </w:rPr>
      <w:t xml:space="preserve">2018.1 (updated </w:t>
    </w:r>
    <w:r w:rsidR="00434A2B">
      <w:rPr>
        <w:rFonts w:ascii="Cambria" w:hAnsi="Cambria"/>
        <w:sz w:val="18"/>
        <w:szCs w:val="18"/>
      </w:rPr>
      <w:t>4</w:t>
    </w:r>
    <w:r w:rsidR="002738C7" w:rsidRPr="00434A2B">
      <w:rPr>
        <w:rFonts w:ascii="Cambria" w:hAnsi="Cambria"/>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62F8" w14:textId="77777777" w:rsidR="001F16B4" w:rsidRDefault="001F16B4" w:rsidP="005D4FFF">
      <w:r>
        <w:separator/>
      </w:r>
    </w:p>
  </w:footnote>
  <w:footnote w:type="continuationSeparator" w:id="0">
    <w:p w14:paraId="75F7748C" w14:textId="77777777" w:rsidR="001F16B4" w:rsidRDefault="001F16B4"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E588" w14:textId="77777777" w:rsidR="005D4FFF" w:rsidRDefault="005D4FFF">
    <w:pPr>
      <w:pStyle w:val="Header"/>
    </w:pPr>
  </w:p>
  <w:p w14:paraId="1B835A44"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B5C9" w14:textId="0841F982" w:rsidR="005D4FFF" w:rsidRDefault="003C5357">
    <w:pPr>
      <w:pStyle w:val="Header"/>
    </w:pPr>
    <w:r>
      <w:rPr>
        <w:noProof/>
      </w:rPr>
      <w:drawing>
        <wp:anchor distT="0" distB="0" distL="114300" distR="114300" simplePos="0" relativeHeight="251657728" behindDoc="0" locked="0" layoutInCell="1" allowOverlap="1" wp14:anchorId="55461599" wp14:editId="07D4C2CD">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331"/>
    <w:rsid w:val="00010012"/>
    <w:rsid w:val="00086140"/>
    <w:rsid w:val="000C6757"/>
    <w:rsid w:val="001F03EB"/>
    <w:rsid w:val="001F16B4"/>
    <w:rsid w:val="002738C7"/>
    <w:rsid w:val="002907A0"/>
    <w:rsid w:val="003C5357"/>
    <w:rsid w:val="00434A2B"/>
    <w:rsid w:val="004B3519"/>
    <w:rsid w:val="0050005D"/>
    <w:rsid w:val="005D4FFF"/>
    <w:rsid w:val="005E5EE1"/>
    <w:rsid w:val="006A30ED"/>
    <w:rsid w:val="007024ED"/>
    <w:rsid w:val="00875331"/>
    <w:rsid w:val="008F4D93"/>
    <w:rsid w:val="009742CA"/>
    <w:rsid w:val="009844B8"/>
    <w:rsid w:val="00991AC9"/>
    <w:rsid w:val="009C24C6"/>
    <w:rsid w:val="009D5694"/>
    <w:rsid w:val="00AA1BA9"/>
    <w:rsid w:val="00AA56CD"/>
    <w:rsid w:val="00B47019"/>
    <w:rsid w:val="00C30B4C"/>
    <w:rsid w:val="00CB3286"/>
    <w:rsid w:val="00DB4F33"/>
    <w:rsid w:val="00E65FE5"/>
    <w:rsid w:val="00E8715B"/>
    <w:rsid w:val="00EF2E5A"/>
    <w:rsid w:val="00F0546D"/>
    <w:rsid w:val="00F46D1F"/>
    <w:rsid w:val="00F65211"/>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BF041"/>
  <w15:chartTrackingRefBased/>
  <w15:docId w15:val="{AB617DAA-3085-424C-B3FA-1A07DA97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customStyle="1" w:styleId="TableParagraph">
    <w:name w:val="Table Paragraph"/>
    <w:basedOn w:val="Normal"/>
    <w:uiPriority w:val="1"/>
    <w:qFormat/>
    <w:rsid w:val="00875331"/>
    <w:pPr>
      <w:autoSpaceDE w:val="0"/>
      <w:autoSpaceDN w:val="0"/>
      <w:spacing w:before="123"/>
      <w:ind w:left="391"/>
    </w:pPr>
    <w:rPr>
      <w:rFonts w:ascii="Arial" w:eastAsia="Arial" w:hAnsi="Arial" w:cs="Arial"/>
      <w:bCs w:val="0"/>
    </w:rPr>
  </w:style>
  <w:style w:type="table" w:styleId="TableGrid">
    <w:name w:val="Table Grid"/>
    <w:basedOn w:val="TableNormal"/>
    <w:uiPriority w:val="39"/>
    <w:rsid w:val="00434A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W2KU7HSAZS44-1164448980-348965</_dlc_DocId>
    <_dlc_DocIdUrl xmlns="61977ac2-6d7e-4442-ac93-4e718c87e895">
      <Url>https://iremorg.sharepoint.com/sites/Shared/_layouts/15/DocIdRedir.aspx?ID=W2KU7HSAZS44-1164448980-348965</Url>
      <Description>W2KU7HSAZS44-1164448980-348965</Description>
    </_dlc_DocIdUrl>
  </documentManagement>
</p:properties>
</file>

<file path=customXml/itemProps1.xml><?xml version="1.0" encoding="utf-8"?>
<ds:datastoreItem xmlns:ds="http://schemas.openxmlformats.org/officeDocument/2006/customXml" ds:itemID="{414B38F3-83EF-418A-B244-7A372222A2AB}"/>
</file>

<file path=customXml/itemProps2.xml><?xml version="1.0" encoding="utf-8"?>
<ds:datastoreItem xmlns:ds="http://schemas.openxmlformats.org/officeDocument/2006/customXml" ds:itemID="{8E99BE39-E7F9-4EF8-A71D-EF5ADB956F59}"/>
</file>

<file path=customXml/itemProps3.xml><?xml version="1.0" encoding="utf-8"?>
<ds:datastoreItem xmlns:ds="http://schemas.openxmlformats.org/officeDocument/2006/customXml" ds:itemID="{A016248C-3FC9-468B-9F3A-F6A3DCEF6E0A}"/>
</file>

<file path=customXml/itemProps4.xml><?xml version="1.0" encoding="utf-8"?>
<ds:datastoreItem xmlns:ds="http://schemas.openxmlformats.org/officeDocument/2006/customXml" ds:itemID="{4B9E3D1C-A0D6-4E85-BABC-C2009965BD2C}"/>
</file>

<file path=docProps/app.xml><?xml version="1.0" encoding="utf-8"?>
<Properties xmlns="http://schemas.openxmlformats.org/officeDocument/2006/extended-properties" xmlns:vt="http://schemas.openxmlformats.org/officeDocument/2006/docPropsVTypes">
  <Template>Julie's CSP template 1.12.2021.dotx</Template>
  <TotalTime>18</TotalTime>
  <Pages>2</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9</cp:revision>
  <dcterms:created xsi:type="dcterms:W3CDTF">2021-01-20T15:46:00Z</dcterms:created>
  <dcterms:modified xsi:type="dcterms:W3CDTF">2021-06-08T17:23:00Z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872800</vt:r8>
  </property>
  <property fmtid="{D5CDD505-2E9C-101B-9397-08002B2CF9AE}" pid="4" name="_dlc_DocIdItemGuid">
    <vt:lpwstr>3ea4c9a3-ba6e-5ce2-9d38-71ca2d8f7d7c</vt:lpwstr>
  </property>
</Properties>
</file>